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Poole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Poole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Poole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Poole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Poole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Poole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55.6% </w:t>
      </w:r>
      <w:r w:rsidRPr="004747BF">
        <w:rPr>
          <w:rFonts w:ascii="Libre Franklin Light" w:eastAsia="Times New Roman" w:hAnsi="Libre Franklin Light" w:cs="Calibri Light"/>
        </w:rPr>
        <w:t xml:space="preserve">of those respondents classified as PGSI 8+ in Poole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Poole is estimated to be </w:t>
      </w:r>
      <w:r w:rsidRPr="00773DF7">
        <w:rPr>
          <w:rFonts w:ascii="Libre Franklin Light" w:eastAsia="Times New Roman" w:hAnsi="Libre Franklin Light" w:cs="Calibri Light"/>
          <w:b/>
          <w:bCs/>
          <w:color w:val="C45911" w:themeColor="accent2" w:themeShade="BF"/>
        </w:rPr>
        <w:t xml:space="preserve">£1,673,534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Poole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Poole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Poole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Poole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Pool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Poole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Pool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Poole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Poole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Pool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Poole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Poole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Poole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Poole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Poole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Poole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£1,673,534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Poole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£27,259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£563,734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£40,384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£11,358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£20,823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£1,009,976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£1,673,534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Poole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Poole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Poole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Poole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Poole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Poole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Poole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Poole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Poole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Poole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Poole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Poole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78C7BF1-21DA-425C-8B4D-7C7D1B19577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